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Thirsk, North Riding</w:t>
      </w:r>
    </w:p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into land of the late Sir Philip Darcy(q.v.).</w:t>
      </w:r>
    </w:p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21-357)</w:t>
      </w:r>
    </w:p>
    <w:p w:rsidR="00F663AE" w:rsidRDefault="00F663AE" w:rsidP="00F66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Thirsk, North Riding</w:t>
      </w:r>
    </w:p>
    <w:p w:rsidR="00F663AE" w:rsidRDefault="00F663AE" w:rsidP="00F66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into land of the late Elizabeth Darcy(q.v.).</w:t>
      </w:r>
    </w:p>
    <w:p w:rsidR="00F663AE" w:rsidRDefault="00F663AE" w:rsidP="00F66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21-360)</w:t>
      </w:r>
    </w:p>
    <w:p w:rsidR="006F46CD" w:rsidRDefault="006F46CD" w:rsidP="00F663A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63AE" w:rsidRDefault="00F663AE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2E50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B62E50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2016</w:t>
      </w:r>
    </w:p>
    <w:p w:rsidR="00F663AE" w:rsidRPr="00B62E50" w:rsidRDefault="00F663AE" w:rsidP="00B62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2016</w:t>
      </w:r>
    </w:p>
    <w:sectPr w:rsidR="00F663AE" w:rsidRPr="00B62E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E50" w:rsidRDefault="00B62E50" w:rsidP="00E71FC3">
      <w:pPr>
        <w:spacing w:after="0" w:line="240" w:lineRule="auto"/>
      </w:pPr>
      <w:r>
        <w:separator/>
      </w:r>
    </w:p>
  </w:endnote>
  <w:endnote w:type="continuationSeparator" w:id="0">
    <w:p w:rsidR="00B62E50" w:rsidRDefault="00B62E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E50" w:rsidRDefault="00B62E50" w:rsidP="00E71FC3">
      <w:pPr>
        <w:spacing w:after="0" w:line="240" w:lineRule="auto"/>
      </w:pPr>
      <w:r>
        <w:separator/>
      </w:r>
    </w:p>
  </w:footnote>
  <w:footnote w:type="continuationSeparator" w:id="0">
    <w:p w:rsidR="00B62E50" w:rsidRDefault="00B62E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E50"/>
    <w:rsid w:val="006F46CD"/>
    <w:rsid w:val="00AB52E8"/>
    <w:rsid w:val="00B16D3F"/>
    <w:rsid w:val="00B62E50"/>
    <w:rsid w:val="00E71FC3"/>
    <w:rsid w:val="00EF4813"/>
    <w:rsid w:val="00F6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838AE"/>
  <w15:chartTrackingRefBased/>
  <w15:docId w15:val="{80612A33-D5D9-4E39-8658-ADA10ADA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2016-04-10T20:49:00Z</dcterms:created>
  <dcterms:modified xsi:type="dcterms:W3CDTF">2016-08-08T09:25:00Z</dcterms:modified>
</cp:coreProperties>
</file>